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83372" w14:textId="77777777" w:rsidR="001A5E27" w:rsidRDefault="001A5E27" w:rsidP="001A5E2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Thomas BURTON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fl.1438)</w:t>
      </w:r>
    </w:p>
    <w:p w14:paraId="407A7C9F" w14:textId="77777777" w:rsidR="001A5E27" w:rsidRDefault="001A5E27" w:rsidP="001A5E2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of Durham. Merchant.</w:t>
      </w:r>
    </w:p>
    <w:p w14:paraId="360BC24B" w14:textId="77777777" w:rsidR="001A5E27" w:rsidRDefault="001A5E27" w:rsidP="001A5E2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C298B9D" w14:textId="77777777" w:rsidR="001A5E27" w:rsidRDefault="001A5E27" w:rsidP="001A5E2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0DDF41A" w14:textId="77777777" w:rsidR="001A5E27" w:rsidRDefault="001A5E27" w:rsidP="001A5E2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1438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He leased a shop in the market next to the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Cornerbooth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with a house build over it.</w:t>
      </w:r>
    </w:p>
    <w:p w14:paraId="3DEA8334" w14:textId="77777777" w:rsidR="001A5E27" w:rsidRDefault="001A5E27" w:rsidP="001A5E27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Development of a Northern Town in the Later Middle Ages” The City of Durham ca.1250-1540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by Margaret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M.Counsell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submitted for the degree of D.Phil. at The University of York, Department of History, October 1485 p.82)</w:t>
      </w:r>
    </w:p>
    <w:p w14:paraId="68B84219" w14:textId="77777777" w:rsidR="001A5E27" w:rsidRDefault="001A5E27" w:rsidP="001A5E2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FCC9B9C" w14:textId="77777777" w:rsidR="001A5E27" w:rsidRDefault="001A5E27" w:rsidP="001A5E2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77AAA67" w14:textId="77777777" w:rsidR="001A5E27" w:rsidRDefault="001A5E27" w:rsidP="001A5E2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 August 2022</w:t>
      </w:r>
    </w:p>
    <w:p w14:paraId="15D25FC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A696F" w14:textId="77777777" w:rsidR="001A5E27" w:rsidRDefault="001A5E27" w:rsidP="009139A6">
      <w:r>
        <w:separator/>
      </w:r>
    </w:p>
  </w:endnote>
  <w:endnote w:type="continuationSeparator" w:id="0">
    <w:p w14:paraId="59587AC7" w14:textId="77777777" w:rsidR="001A5E27" w:rsidRDefault="001A5E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2C9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BD52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092E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1A78B" w14:textId="77777777" w:rsidR="001A5E27" w:rsidRDefault="001A5E27" w:rsidP="009139A6">
      <w:r>
        <w:separator/>
      </w:r>
    </w:p>
  </w:footnote>
  <w:footnote w:type="continuationSeparator" w:id="0">
    <w:p w14:paraId="131F5EDE" w14:textId="77777777" w:rsidR="001A5E27" w:rsidRDefault="001A5E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9D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09E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8CD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E27"/>
    <w:rsid w:val="000666E0"/>
    <w:rsid w:val="001A5E2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2E967"/>
  <w15:chartTrackingRefBased/>
  <w15:docId w15:val="{E83DBDA9-FF3B-4672-84B5-52FAA000B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2022-09-01T10:19:00Z</dcterms:created>
  <dcterms:modified xsi:type="dcterms:W3CDTF">2022-09-01T10:20:00Z</dcterms:modified>
</cp:coreProperties>
</file>